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D852D1" w14:textId="3DCF5A4E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754AB8">
        <w:rPr>
          <w:rFonts w:ascii="Corbel" w:hAnsi="Corbel"/>
          <w:bCs/>
          <w:i/>
        </w:rPr>
        <w:t>07</w:t>
      </w:r>
      <w:r w:rsidR="00F17567" w:rsidRPr="00E960BB">
        <w:rPr>
          <w:rFonts w:ascii="Corbel" w:hAnsi="Corbel"/>
          <w:bCs/>
          <w:i/>
        </w:rPr>
        <w:t>/20</w:t>
      </w:r>
      <w:r w:rsidR="00754AB8">
        <w:rPr>
          <w:rFonts w:ascii="Corbel" w:hAnsi="Corbel"/>
          <w:bCs/>
          <w:i/>
        </w:rPr>
        <w:t>23</w:t>
      </w:r>
    </w:p>
    <w:p w14:paraId="3CEDEE4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EDABED0" w14:textId="5DCAD198" w:rsidR="0085747A" w:rsidRPr="009C54AE" w:rsidRDefault="0071620A" w:rsidP="428E104D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428E104D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428E104D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434B13" w:rsidRPr="428E104D">
        <w:rPr>
          <w:rFonts w:ascii="Corbel" w:hAnsi="Corbel"/>
          <w:b/>
          <w:bCs/>
          <w:smallCaps/>
          <w:sz w:val="24"/>
          <w:szCs w:val="24"/>
        </w:rPr>
        <w:t xml:space="preserve">od </w:t>
      </w:r>
      <w:r w:rsidR="00434B13" w:rsidRPr="428E104D">
        <w:rPr>
          <w:rFonts w:ascii="Corbel" w:hAnsi="Corbel"/>
          <w:i/>
          <w:iCs/>
          <w:smallCaps/>
          <w:sz w:val="24"/>
          <w:szCs w:val="24"/>
        </w:rPr>
        <w:t>202</w:t>
      </w:r>
      <w:r w:rsidR="00754AB8">
        <w:rPr>
          <w:rFonts w:ascii="Corbel" w:hAnsi="Corbel"/>
          <w:i/>
          <w:iCs/>
          <w:smallCaps/>
          <w:sz w:val="24"/>
          <w:szCs w:val="24"/>
        </w:rPr>
        <w:t>4</w:t>
      </w:r>
      <w:r w:rsidR="00434B13" w:rsidRPr="428E104D">
        <w:rPr>
          <w:rFonts w:ascii="Corbel" w:hAnsi="Corbel"/>
          <w:i/>
          <w:iCs/>
          <w:smallCaps/>
          <w:sz w:val="24"/>
          <w:szCs w:val="24"/>
        </w:rPr>
        <w:t>/</w:t>
      </w:r>
      <w:r w:rsidR="6DCEDF11" w:rsidRPr="428E104D">
        <w:rPr>
          <w:rFonts w:ascii="Corbel" w:hAnsi="Corbel"/>
          <w:i/>
          <w:iCs/>
          <w:smallCaps/>
          <w:sz w:val="24"/>
          <w:szCs w:val="24"/>
        </w:rPr>
        <w:t>20</w:t>
      </w:r>
      <w:r w:rsidR="00434B13" w:rsidRPr="428E104D">
        <w:rPr>
          <w:rFonts w:ascii="Corbel" w:hAnsi="Corbel"/>
          <w:i/>
          <w:iCs/>
          <w:smallCaps/>
          <w:sz w:val="24"/>
          <w:szCs w:val="24"/>
        </w:rPr>
        <w:t>2</w:t>
      </w:r>
      <w:r w:rsidR="00754AB8">
        <w:rPr>
          <w:rFonts w:ascii="Corbel" w:hAnsi="Corbel"/>
          <w:i/>
          <w:iCs/>
          <w:smallCaps/>
          <w:sz w:val="24"/>
          <w:szCs w:val="24"/>
        </w:rPr>
        <w:t>5</w:t>
      </w:r>
      <w:r w:rsidR="00434B13" w:rsidRPr="428E104D">
        <w:rPr>
          <w:rFonts w:ascii="Corbel" w:hAnsi="Corbel"/>
          <w:i/>
          <w:iCs/>
          <w:smallCaps/>
          <w:sz w:val="24"/>
          <w:szCs w:val="24"/>
        </w:rPr>
        <w:t xml:space="preserve"> do 202</w:t>
      </w:r>
      <w:r w:rsidR="00754AB8">
        <w:rPr>
          <w:rFonts w:ascii="Corbel" w:hAnsi="Corbel"/>
          <w:i/>
          <w:iCs/>
          <w:smallCaps/>
          <w:sz w:val="24"/>
          <w:szCs w:val="24"/>
        </w:rPr>
        <w:t>6</w:t>
      </w:r>
      <w:r w:rsidR="52BB3A9B" w:rsidRPr="428E104D">
        <w:rPr>
          <w:rFonts w:ascii="Corbel" w:hAnsi="Corbel"/>
          <w:i/>
          <w:iCs/>
          <w:smallCaps/>
          <w:sz w:val="24"/>
          <w:szCs w:val="24"/>
        </w:rPr>
        <w:t>/</w:t>
      </w:r>
      <w:r w:rsidR="00434B13" w:rsidRPr="428E104D">
        <w:rPr>
          <w:rFonts w:ascii="Corbel" w:hAnsi="Corbel"/>
          <w:i/>
          <w:iCs/>
          <w:smallCaps/>
          <w:sz w:val="24"/>
          <w:szCs w:val="24"/>
        </w:rPr>
        <w:t>202</w:t>
      </w:r>
      <w:r w:rsidR="00754AB8">
        <w:rPr>
          <w:rFonts w:ascii="Corbel" w:hAnsi="Corbel"/>
          <w:i/>
          <w:iCs/>
          <w:smallCaps/>
          <w:sz w:val="24"/>
          <w:szCs w:val="24"/>
        </w:rPr>
        <w:t>7</w:t>
      </w:r>
    </w:p>
    <w:p w14:paraId="78D6DAB2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590D426" w14:textId="68B7A508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434B13">
        <w:rPr>
          <w:rFonts w:ascii="Corbel" w:hAnsi="Corbel"/>
          <w:sz w:val="20"/>
          <w:szCs w:val="20"/>
        </w:rPr>
        <w:t>202</w:t>
      </w:r>
      <w:r w:rsidR="00754AB8">
        <w:rPr>
          <w:rFonts w:ascii="Corbel" w:hAnsi="Corbel"/>
          <w:sz w:val="20"/>
          <w:szCs w:val="20"/>
        </w:rPr>
        <w:t>6</w:t>
      </w:r>
      <w:r w:rsidR="00434B13">
        <w:rPr>
          <w:rFonts w:ascii="Corbel" w:hAnsi="Corbel"/>
          <w:sz w:val="20"/>
          <w:szCs w:val="20"/>
        </w:rPr>
        <w:t>/202</w:t>
      </w:r>
      <w:r w:rsidR="00754AB8">
        <w:rPr>
          <w:rFonts w:ascii="Corbel" w:hAnsi="Corbel"/>
          <w:sz w:val="20"/>
          <w:szCs w:val="20"/>
        </w:rPr>
        <w:t>7</w:t>
      </w:r>
    </w:p>
    <w:p w14:paraId="0027AED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D6A48D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2112021" w14:textId="77777777" w:rsidTr="428E104D">
        <w:tc>
          <w:tcPr>
            <w:tcW w:w="2694" w:type="dxa"/>
            <w:vAlign w:val="center"/>
          </w:tcPr>
          <w:p w14:paraId="417838F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C2D548B" w14:textId="77777777" w:rsidR="0085747A" w:rsidRPr="009C54AE" w:rsidRDefault="00434B13" w:rsidP="428E104D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28E104D">
              <w:rPr>
                <w:rFonts w:ascii="Corbel" w:hAnsi="Corbel"/>
                <w:bCs/>
                <w:sz w:val="24"/>
                <w:szCs w:val="24"/>
              </w:rPr>
              <w:t>Podstawy prawa pracy</w:t>
            </w:r>
          </w:p>
        </w:tc>
      </w:tr>
      <w:tr w:rsidR="0085747A" w:rsidRPr="009C54AE" w14:paraId="23484602" w14:textId="77777777" w:rsidTr="428E104D">
        <w:tc>
          <w:tcPr>
            <w:tcW w:w="2694" w:type="dxa"/>
            <w:vAlign w:val="center"/>
          </w:tcPr>
          <w:p w14:paraId="560A5E5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6D20CF7" w14:textId="77777777" w:rsidR="0085747A" w:rsidRPr="009C54AE" w:rsidRDefault="00434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ASO40</w:t>
            </w:r>
          </w:p>
        </w:tc>
      </w:tr>
      <w:tr w:rsidR="0085747A" w:rsidRPr="009C54AE" w14:paraId="62626D1C" w14:textId="77777777" w:rsidTr="428E104D">
        <w:tc>
          <w:tcPr>
            <w:tcW w:w="2694" w:type="dxa"/>
            <w:vAlign w:val="center"/>
          </w:tcPr>
          <w:p w14:paraId="26B2923F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BA1345C" w14:textId="5F4EB94A" w:rsidR="0085747A" w:rsidRPr="009C54AE" w:rsidRDefault="00434B13" w:rsidP="428E10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28E104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F04678" w:rsidRPr="428E104D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="0085747A" w:rsidRPr="009C54AE" w14:paraId="5CF5E124" w14:textId="77777777" w:rsidTr="428E104D">
        <w:tc>
          <w:tcPr>
            <w:tcW w:w="2694" w:type="dxa"/>
            <w:vAlign w:val="center"/>
          </w:tcPr>
          <w:p w14:paraId="7500B42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0BDBA4" w14:textId="36EC83D4" w:rsidR="0085747A" w:rsidRPr="009C54AE" w:rsidRDefault="7CE74080" w:rsidP="428E10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28E104D">
              <w:rPr>
                <w:rFonts w:ascii="Corbel" w:hAnsi="Corbel"/>
                <w:b w:val="0"/>
                <w:sz w:val="24"/>
                <w:szCs w:val="24"/>
              </w:rPr>
              <w:t xml:space="preserve">Instytut Nauk Prawnych, </w:t>
            </w:r>
            <w:r w:rsidR="00434B13" w:rsidRPr="428E104D">
              <w:rPr>
                <w:rFonts w:ascii="Corbel" w:hAnsi="Corbel"/>
                <w:b w:val="0"/>
                <w:sz w:val="24"/>
                <w:szCs w:val="24"/>
              </w:rPr>
              <w:t xml:space="preserve">Zakład Prawa Pracy i Ubezpieczeń Społecznych </w:t>
            </w:r>
          </w:p>
        </w:tc>
      </w:tr>
      <w:tr w:rsidR="0085747A" w:rsidRPr="009C54AE" w14:paraId="33DDB7E2" w14:textId="77777777" w:rsidTr="428E104D">
        <w:tc>
          <w:tcPr>
            <w:tcW w:w="2694" w:type="dxa"/>
            <w:vAlign w:val="center"/>
          </w:tcPr>
          <w:p w14:paraId="5FCB159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D092BB0" w14:textId="77777777" w:rsidR="0085747A" w:rsidRPr="009C54AE" w:rsidRDefault="00434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85747A" w:rsidRPr="009C54AE" w14:paraId="0305667A" w14:textId="77777777" w:rsidTr="428E104D">
        <w:tc>
          <w:tcPr>
            <w:tcW w:w="2694" w:type="dxa"/>
            <w:vAlign w:val="center"/>
          </w:tcPr>
          <w:p w14:paraId="5BE434B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C8161E" w14:textId="77777777" w:rsidR="0085747A" w:rsidRPr="009C54AE" w:rsidRDefault="00434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stopień </w:t>
            </w:r>
          </w:p>
        </w:tc>
      </w:tr>
      <w:tr w:rsidR="0085747A" w:rsidRPr="009C54AE" w14:paraId="1F6C76DF" w14:textId="77777777" w:rsidTr="428E104D">
        <w:tc>
          <w:tcPr>
            <w:tcW w:w="2694" w:type="dxa"/>
            <w:vAlign w:val="center"/>
          </w:tcPr>
          <w:p w14:paraId="0139072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3D50D50" w14:textId="77777777" w:rsidR="0085747A" w:rsidRPr="009C54AE" w:rsidRDefault="00434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14:paraId="6504BABE" w14:textId="77777777" w:rsidTr="428E104D">
        <w:tc>
          <w:tcPr>
            <w:tcW w:w="2694" w:type="dxa"/>
            <w:vAlign w:val="center"/>
          </w:tcPr>
          <w:p w14:paraId="1F19144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02C7802" w14:textId="631643C1" w:rsidR="0085747A" w:rsidRPr="009C54AE" w:rsidRDefault="00A42B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434B1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39754218" w14:textId="77777777" w:rsidTr="428E104D">
        <w:tc>
          <w:tcPr>
            <w:tcW w:w="2694" w:type="dxa"/>
            <w:vAlign w:val="center"/>
          </w:tcPr>
          <w:p w14:paraId="017CF8F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267214C" w14:textId="77777777" w:rsidR="0085747A" w:rsidRPr="009C54AE" w:rsidRDefault="00434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 semestr V</w:t>
            </w:r>
          </w:p>
        </w:tc>
      </w:tr>
      <w:tr w:rsidR="0085747A" w:rsidRPr="009C54AE" w14:paraId="0B893AD0" w14:textId="77777777" w:rsidTr="428E104D">
        <w:tc>
          <w:tcPr>
            <w:tcW w:w="2694" w:type="dxa"/>
            <w:vAlign w:val="center"/>
          </w:tcPr>
          <w:p w14:paraId="62755DC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9AC520" w14:textId="77777777" w:rsidR="0085747A" w:rsidRPr="009C54AE" w:rsidRDefault="00434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obowiązkowy</w:t>
            </w:r>
          </w:p>
        </w:tc>
      </w:tr>
      <w:tr w:rsidR="00923D7D" w:rsidRPr="009C54AE" w14:paraId="79C76FAE" w14:textId="77777777" w:rsidTr="428E104D">
        <w:tc>
          <w:tcPr>
            <w:tcW w:w="2694" w:type="dxa"/>
            <w:vAlign w:val="center"/>
          </w:tcPr>
          <w:p w14:paraId="2AA1FD6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38328F8" w14:textId="62C67134" w:rsidR="00923D7D" w:rsidRPr="009C54AE" w:rsidRDefault="00A42B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434B13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4B0372C5" w14:textId="77777777" w:rsidTr="428E104D">
        <w:tc>
          <w:tcPr>
            <w:tcW w:w="2694" w:type="dxa"/>
            <w:vAlign w:val="center"/>
          </w:tcPr>
          <w:p w14:paraId="7314724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26FEDD1" w14:textId="0E472D0F" w:rsidR="0085747A" w:rsidRPr="009C54AE" w:rsidRDefault="00E00D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B5D9B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hab. </w:t>
            </w:r>
            <w:r w:rsidR="00B031D2">
              <w:rPr>
                <w:rFonts w:ascii="Corbel" w:hAnsi="Corbel"/>
                <w:b w:val="0"/>
                <w:sz w:val="24"/>
                <w:szCs w:val="24"/>
              </w:rPr>
              <w:t xml:space="preserve">Aneta </w:t>
            </w:r>
            <w:r w:rsidR="006E60B4"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B031D2">
              <w:rPr>
                <w:rFonts w:ascii="Corbel" w:hAnsi="Corbel"/>
                <w:b w:val="0"/>
                <w:sz w:val="24"/>
                <w:szCs w:val="24"/>
              </w:rPr>
              <w:t>owalczyk</w:t>
            </w:r>
            <w:r w:rsidR="00A42B6B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B5D9B" w:rsidRPr="009C54AE" w14:paraId="0FD179D2" w14:textId="77777777" w:rsidTr="428E104D">
        <w:tc>
          <w:tcPr>
            <w:tcW w:w="2694" w:type="dxa"/>
            <w:vAlign w:val="center"/>
          </w:tcPr>
          <w:p w14:paraId="5E56D58B" w14:textId="77777777" w:rsidR="00CB5D9B" w:rsidRPr="009C54AE" w:rsidRDefault="00CB5D9B" w:rsidP="00CB5D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4B1781" w14:textId="683237ED" w:rsidR="00CB5D9B" w:rsidRPr="009C54AE" w:rsidRDefault="00CB5D9B" w:rsidP="00CB5D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E00DFA">
              <w:rPr>
                <w:rFonts w:ascii="Corbel" w:hAnsi="Corbel"/>
                <w:b w:val="0"/>
                <w:sz w:val="24"/>
                <w:szCs w:val="24"/>
              </w:rPr>
              <w:t>hab. Maria Bosak – Sojk</w:t>
            </w:r>
            <w:r w:rsidR="00A42B6B">
              <w:rPr>
                <w:rFonts w:ascii="Corbel" w:hAnsi="Corbel"/>
                <w:b w:val="0"/>
                <w:sz w:val="24"/>
                <w:szCs w:val="24"/>
              </w:rPr>
              <w:t>a, prof. UR</w:t>
            </w:r>
            <w:r w:rsidR="00E00DF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723B2B7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2FFDE6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D03213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C1DAC4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22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BA112A9" w14:textId="77777777" w:rsidTr="428E104D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A25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7CCEA4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4A8D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E346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CDC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995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44C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3E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25B3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771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AD7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AB333CC" w14:textId="77777777" w:rsidTr="428E104D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96DD" w14:textId="77777777" w:rsidR="00015B8F" w:rsidRPr="009C54AE" w:rsidRDefault="00434B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8257" w14:textId="77777777" w:rsidR="00015B8F" w:rsidRPr="009C54AE" w:rsidRDefault="00434B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0638" w14:textId="77777777" w:rsidR="00015B8F" w:rsidRPr="009C54AE" w:rsidRDefault="00434B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58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9B4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BFF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6A6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EA8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D8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5F98" w14:textId="77777777" w:rsidR="00015B8F" w:rsidRPr="009C54AE" w:rsidRDefault="00434B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52EF7A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5E00DA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F7776E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51A976D" w14:textId="77777777" w:rsidR="0085747A" w:rsidRPr="00A42B6B" w:rsidRDefault="00434B13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A42B6B">
        <w:rPr>
          <w:rFonts w:ascii="MS Gothic" w:eastAsia="MS Gothic" w:hAnsi="MS Gothic" w:cs="MS Gothic" w:hint="eastAsia"/>
          <w:bCs/>
          <w:szCs w:val="24"/>
          <w:u w:val="single"/>
        </w:rPr>
        <w:t>✓</w:t>
      </w:r>
      <w:r w:rsidR="0085747A" w:rsidRPr="00A42B6B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082FF9F5" w14:textId="77777777" w:rsidR="0085747A" w:rsidRPr="00A42B6B" w:rsidRDefault="00434B1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trike/>
          <w:szCs w:val="24"/>
        </w:rPr>
      </w:pPr>
      <w:r w:rsidRPr="00A42B6B">
        <w:rPr>
          <w:rFonts w:ascii="MS Gothic" w:eastAsia="MS Gothic" w:hAnsi="MS Gothic" w:cs="MS Gothic" w:hint="eastAsia"/>
          <w:b w:val="0"/>
          <w:strike/>
          <w:szCs w:val="24"/>
        </w:rPr>
        <w:t>✓</w:t>
      </w:r>
      <w:r w:rsidR="0085747A" w:rsidRPr="00A42B6B">
        <w:rPr>
          <w:rFonts w:ascii="Corbel" w:hAnsi="Corbel"/>
          <w:b w:val="0"/>
          <w:smallCaps w:val="0"/>
          <w:strike/>
          <w:szCs w:val="24"/>
        </w:rPr>
        <w:t xml:space="preserve"> zajęcia realizowane z wykorzystaniem metod i technik kształcenia na odległość</w:t>
      </w:r>
    </w:p>
    <w:p w14:paraId="3394D8D0" w14:textId="77777777" w:rsidR="0085747A" w:rsidRPr="00A42B6B" w:rsidRDefault="0085747A" w:rsidP="009C54AE">
      <w:pPr>
        <w:pStyle w:val="Punktygwne"/>
        <w:spacing w:before="0" w:after="0"/>
        <w:rPr>
          <w:rFonts w:ascii="Corbel" w:hAnsi="Corbel"/>
          <w:smallCaps w:val="0"/>
          <w:strike/>
          <w:szCs w:val="24"/>
        </w:rPr>
      </w:pPr>
    </w:p>
    <w:p w14:paraId="704E6ED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C00032F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86CEF4" w14:textId="77777777" w:rsidR="00434B13" w:rsidRPr="00163D1F" w:rsidRDefault="00434B13" w:rsidP="00434B13">
      <w:pPr>
        <w:shd w:val="clear" w:color="auto" w:fill="FFFFFF"/>
        <w:spacing w:after="0" w:line="240" w:lineRule="auto"/>
        <w:ind w:left="5"/>
        <w:jc w:val="both"/>
        <w:rPr>
          <w:rFonts w:ascii="Corbel" w:eastAsia="Cambria" w:hAnsi="Corbel"/>
          <w:bCs/>
          <w:iCs/>
          <w:spacing w:val="-22"/>
          <w:sz w:val="24"/>
          <w:szCs w:val="24"/>
        </w:rPr>
      </w:pPr>
      <w:r w:rsidRPr="00163D1F">
        <w:rPr>
          <w:rFonts w:ascii="Corbel" w:eastAsia="Cambria" w:hAnsi="Corbel"/>
          <w:bCs/>
          <w:iCs/>
          <w:spacing w:val="-22"/>
          <w:sz w:val="24"/>
          <w:szCs w:val="24"/>
        </w:rPr>
        <w:t>Wykład - egzamin</w:t>
      </w:r>
    </w:p>
    <w:p w14:paraId="09BE5F47" w14:textId="77777777" w:rsidR="00434B13" w:rsidRPr="00163D1F" w:rsidRDefault="00434B13" w:rsidP="00434B13">
      <w:pPr>
        <w:shd w:val="clear" w:color="auto" w:fill="FFFFFF"/>
        <w:spacing w:after="0" w:line="240" w:lineRule="auto"/>
        <w:ind w:left="5"/>
        <w:jc w:val="both"/>
        <w:rPr>
          <w:rFonts w:ascii="Corbel" w:eastAsia="Cambria" w:hAnsi="Corbel"/>
          <w:bCs/>
          <w:iCs/>
          <w:spacing w:val="-22"/>
          <w:sz w:val="24"/>
          <w:szCs w:val="24"/>
        </w:rPr>
      </w:pPr>
    </w:p>
    <w:p w14:paraId="6759EB5A" w14:textId="77777777" w:rsidR="00434B13" w:rsidRPr="00637A20" w:rsidRDefault="00434B13" w:rsidP="00434B13">
      <w:pPr>
        <w:shd w:val="clear" w:color="auto" w:fill="FFFFFF"/>
        <w:spacing w:after="0" w:line="240" w:lineRule="auto"/>
        <w:ind w:left="5"/>
        <w:jc w:val="both"/>
        <w:rPr>
          <w:rFonts w:ascii="Times New Roman" w:eastAsia="Cambria" w:hAnsi="Times New Roman"/>
          <w:bCs/>
          <w:iCs/>
          <w:spacing w:val="-22"/>
          <w:sz w:val="24"/>
          <w:szCs w:val="24"/>
        </w:rPr>
      </w:pPr>
      <w:r w:rsidRPr="00163D1F">
        <w:rPr>
          <w:rFonts w:ascii="Corbel" w:eastAsia="Cambria" w:hAnsi="Corbel"/>
          <w:bCs/>
          <w:iCs/>
          <w:spacing w:val="-22"/>
          <w:sz w:val="24"/>
          <w:szCs w:val="24"/>
        </w:rPr>
        <w:t>Ćwiczenia – zaliczenie z oceną</w:t>
      </w:r>
    </w:p>
    <w:p w14:paraId="7FA6BD4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4AD54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428E104D">
        <w:rPr>
          <w:rFonts w:ascii="Corbel" w:hAnsi="Corbel"/>
        </w:rPr>
        <w:t xml:space="preserve">2.Wymagania wstępne </w:t>
      </w:r>
    </w:p>
    <w:p w14:paraId="26B78BEB" w14:textId="0E551F09" w:rsidR="428E104D" w:rsidRDefault="428E104D" w:rsidP="428E104D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891DC7A" w14:textId="77777777" w:rsidTr="428E104D">
        <w:tc>
          <w:tcPr>
            <w:tcW w:w="9670" w:type="dxa"/>
          </w:tcPr>
          <w:p w14:paraId="5115B371" w14:textId="045F0F3E" w:rsidR="0085747A" w:rsidRPr="009C54AE" w:rsidRDefault="00434B13" w:rsidP="428E104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28E104D">
              <w:rPr>
                <w:rFonts w:ascii="Corbel" w:hAnsi="Corbel"/>
                <w:b w:val="0"/>
                <w:smallCaps w:val="0"/>
              </w:rPr>
              <w:lastRenderedPageBreak/>
              <w:t>Student powinien posiadać wiedzę na temat podstawowych instytucji prawa cywilnego.</w:t>
            </w:r>
          </w:p>
        </w:tc>
      </w:tr>
    </w:tbl>
    <w:p w14:paraId="1EC419C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41D988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E710D1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21119D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518C35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7861B0D9" w14:textId="77777777" w:rsidTr="003822A7">
        <w:tc>
          <w:tcPr>
            <w:tcW w:w="844" w:type="dxa"/>
            <w:vAlign w:val="center"/>
          </w:tcPr>
          <w:p w14:paraId="320BAF7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05571232" w14:textId="77777777" w:rsidR="0085747A" w:rsidRPr="009C54AE" w:rsidRDefault="00CD567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podstawowym regulacjami dotyczącym nawiązania, modyfikacji oraz ustania stosunku pracy. </w:t>
            </w:r>
          </w:p>
        </w:tc>
      </w:tr>
      <w:tr w:rsidR="0085747A" w:rsidRPr="009C54AE" w14:paraId="07F2A85A" w14:textId="77777777" w:rsidTr="003822A7">
        <w:tc>
          <w:tcPr>
            <w:tcW w:w="844" w:type="dxa"/>
            <w:vAlign w:val="center"/>
          </w:tcPr>
          <w:p w14:paraId="56CA66DF" w14:textId="77777777" w:rsidR="0085747A" w:rsidRPr="009C54AE" w:rsidRDefault="00434B1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2DD96489" w14:textId="77777777" w:rsidR="0085747A" w:rsidRPr="009C54AE" w:rsidRDefault="003822A7" w:rsidP="003822A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podstawowymi uprawnieniami i obowiązkami wynikającymi ze stosunku pracy.</w:t>
            </w:r>
          </w:p>
        </w:tc>
      </w:tr>
    </w:tbl>
    <w:p w14:paraId="03312A3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02E19B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39D33C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3F91D623" w14:textId="77777777" w:rsidTr="0071620A">
        <w:tc>
          <w:tcPr>
            <w:tcW w:w="1701" w:type="dxa"/>
            <w:vAlign w:val="center"/>
          </w:tcPr>
          <w:p w14:paraId="50D785B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732DC4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539A59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4AFF4B5" w14:textId="77777777" w:rsidTr="005E6E85">
        <w:tc>
          <w:tcPr>
            <w:tcW w:w="1701" w:type="dxa"/>
          </w:tcPr>
          <w:p w14:paraId="58D0DF8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01CC7BD" w14:textId="77777777" w:rsidR="0085747A" w:rsidRPr="009C54AE" w:rsidRDefault="00655A73" w:rsidP="00655A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ma podstawową wiedzę na temat ewolucji prawa pracy.</w:t>
            </w:r>
          </w:p>
        </w:tc>
        <w:tc>
          <w:tcPr>
            <w:tcW w:w="1873" w:type="dxa"/>
          </w:tcPr>
          <w:p w14:paraId="4B277B3F" w14:textId="77777777" w:rsidR="0085747A" w:rsidRPr="009C54AE" w:rsidRDefault="00655A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49A0A7D4" w14:textId="77777777" w:rsidTr="005E6E85">
        <w:tc>
          <w:tcPr>
            <w:tcW w:w="1701" w:type="dxa"/>
          </w:tcPr>
          <w:p w14:paraId="2D4B8EE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6B63B3D" w14:textId="77777777" w:rsidR="0085747A" w:rsidRPr="009C54AE" w:rsidRDefault="00655A73" w:rsidP="00655A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podstawową terminologię z zakresu prawa pracy.</w:t>
            </w:r>
          </w:p>
        </w:tc>
        <w:tc>
          <w:tcPr>
            <w:tcW w:w="1873" w:type="dxa"/>
          </w:tcPr>
          <w:p w14:paraId="580B6EA5" w14:textId="77777777" w:rsidR="0085747A" w:rsidRPr="009C54AE" w:rsidRDefault="00655A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12C59DF3" w14:textId="77777777" w:rsidTr="005E6E85">
        <w:tc>
          <w:tcPr>
            <w:tcW w:w="1701" w:type="dxa"/>
          </w:tcPr>
          <w:p w14:paraId="33533B7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595A84"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6096" w:type="dxa"/>
          </w:tcPr>
          <w:p w14:paraId="1B1D4110" w14:textId="77777777" w:rsidR="0085747A" w:rsidRPr="009C54AE" w:rsidRDefault="00655A73" w:rsidP="00655A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wiedzę o źródłach prawa pracy.</w:t>
            </w:r>
          </w:p>
        </w:tc>
        <w:tc>
          <w:tcPr>
            <w:tcW w:w="1873" w:type="dxa"/>
          </w:tcPr>
          <w:p w14:paraId="4C55CDD1" w14:textId="77777777" w:rsidR="0085747A" w:rsidRPr="009C54AE" w:rsidRDefault="00655A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595A84" w:rsidRPr="009C54AE" w14:paraId="784E2022" w14:textId="77777777" w:rsidTr="005E6E85">
        <w:tc>
          <w:tcPr>
            <w:tcW w:w="1701" w:type="dxa"/>
          </w:tcPr>
          <w:p w14:paraId="424930A5" w14:textId="77777777" w:rsidR="00595A84" w:rsidRPr="009C54AE" w:rsidRDefault="00595A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655A7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0CDBFAB8" w14:textId="77777777" w:rsidR="00595A84" w:rsidRPr="009C54AE" w:rsidRDefault="00655A73" w:rsidP="00655A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wiedze podstawową z zakresu stosunku pracy oraz o prawach i obowiązkach z niego wynikających.</w:t>
            </w:r>
          </w:p>
        </w:tc>
        <w:tc>
          <w:tcPr>
            <w:tcW w:w="1873" w:type="dxa"/>
          </w:tcPr>
          <w:p w14:paraId="6E2E10F9" w14:textId="77777777" w:rsidR="00595A84" w:rsidRPr="009C54AE" w:rsidRDefault="00655A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595A84" w:rsidRPr="009C54AE" w14:paraId="48C17DFA" w14:textId="77777777" w:rsidTr="005E6E85">
        <w:tc>
          <w:tcPr>
            <w:tcW w:w="1701" w:type="dxa"/>
          </w:tcPr>
          <w:p w14:paraId="6833A5F8" w14:textId="77777777" w:rsidR="00595A84" w:rsidRPr="009C54AE" w:rsidRDefault="00595A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655A73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20731168" w14:textId="77777777" w:rsidR="00595A84" w:rsidRPr="009C54AE" w:rsidRDefault="00655A73" w:rsidP="00655A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prawidłowo identyfikować i interpretować normy prawa pracy.</w:t>
            </w:r>
          </w:p>
        </w:tc>
        <w:tc>
          <w:tcPr>
            <w:tcW w:w="1873" w:type="dxa"/>
          </w:tcPr>
          <w:p w14:paraId="796F9559" w14:textId="77777777" w:rsidR="00595A84" w:rsidRPr="009C54AE" w:rsidRDefault="00655A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595A84" w:rsidRPr="009C54AE" w14:paraId="2853AE7C" w14:textId="77777777" w:rsidTr="005E6E85">
        <w:tc>
          <w:tcPr>
            <w:tcW w:w="1701" w:type="dxa"/>
          </w:tcPr>
          <w:p w14:paraId="420AC965" w14:textId="77777777" w:rsidR="00595A84" w:rsidRPr="009C54AE" w:rsidRDefault="00595A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655A73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32DCFEE9" w14:textId="77777777" w:rsidR="00595A84" w:rsidRPr="009C54AE" w:rsidRDefault="00655A73" w:rsidP="00655A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analizować i interpretować akty prawne w zakresu prawa pracy oraz wykorzystywać orzecznictwo sądowe w celu rozwiązywania podstawowych problemów.  </w:t>
            </w:r>
          </w:p>
        </w:tc>
        <w:tc>
          <w:tcPr>
            <w:tcW w:w="1873" w:type="dxa"/>
          </w:tcPr>
          <w:p w14:paraId="632BF49A" w14:textId="77777777" w:rsidR="00595A84" w:rsidRPr="009C54AE" w:rsidRDefault="00655A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595A84" w:rsidRPr="009C54AE" w14:paraId="0C786920" w14:textId="77777777" w:rsidTr="005E6E85">
        <w:tc>
          <w:tcPr>
            <w:tcW w:w="1701" w:type="dxa"/>
          </w:tcPr>
          <w:p w14:paraId="2D598C29" w14:textId="77777777" w:rsidR="00595A84" w:rsidRPr="009C54AE" w:rsidRDefault="00595A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655A73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5F62D4D0" w14:textId="77777777" w:rsidR="00595A84" w:rsidRPr="009C54AE" w:rsidRDefault="00655A73" w:rsidP="005D3C5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umiejętność prowadzenia debaty, potrafi przygotować prace pisemne oraz wystąpienia ustne i prezentacje multimedialne, poświęcone wybranemu zagadnieniu z prawa pracy.</w:t>
            </w:r>
          </w:p>
        </w:tc>
        <w:tc>
          <w:tcPr>
            <w:tcW w:w="1873" w:type="dxa"/>
          </w:tcPr>
          <w:p w14:paraId="6D8B1A2F" w14:textId="77777777" w:rsidR="00595A84" w:rsidRPr="009C54AE" w:rsidRDefault="00655A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595A84" w:rsidRPr="009C54AE" w14:paraId="4D108FD0" w14:textId="77777777" w:rsidTr="00312E9F">
        <w:trPr>
          <w:trHeight w:val="58"/>
        </w:trPr>
        <w:tc>
          <w:tcPr>
            <w:tcW w:w="1701" w:type="dxa"/>
          </w:tcPr>
          <w:p w14:paraId="0265A168" w14:textId="77777777" w:rsidR="00595A84" w:rsidRPr="009C54AE" w:rsidRDefault="00595A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655A73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0FEDCFC7" w14:textId="77777777" w:rsidR="00595A84" w:rsidRPr="009C54AE" w:rsidRDefault="00312E9F" w:rsidP="005D3C5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ma świadomość poziomu swojej wiedzy z zakresu prawa pracy i rozumie potrzebę dalszego kształcenia się.</w:t>
            </w:r>
          </w:p>
        </w:tc>
        <w:tc>
          <w:tcPr>
            <w:tcW w:w="1873" w:type="dxa"/>
          </w:tcPr>
          <w:p w14:paraId="3148B33A" w14:textId="77777777" w:rsidR="00595A84" w:rsidRPr="009C54AE" w:rsidRDefault="00655A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595A84" w:rsidRPr="009C54AE" w14:paraId="05989E98" w14:textId="77777777" w:rsidTr="005E6E85">
        <w:tc>
          <w:tcPr>
            <w:tcW w:w="1701" w:type="dxa"/>
          </w:tcPr>
          <w:p w14:paraId="0F69ECF1" w14:textId="77777777" w:rsidR="00595A84" w:rsidRPr="009C54AE" w:rsidRDefault="00595A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655A73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6DB38CE0" w14:textId="77777777" w:rsidR="00595A84" w:rsidRPr="009C54AE" w:rsidRDefault="00312E9F" w:rsidP="005D3C5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 posługiwania się wiedzą i orzecznictwem z zakresu prawa pracy.</w:t>
            </w:r>
          </w:p>
        </w:tc>
        <w:tc>
          <w:tcPr>
            <w:tcW w:w="1873" w:type="dxa"/>
          </w:tcPr>
          <w:p w14:paraId="1C30577A" w14:textId="77777777" w:rsidR="00595A84" w:rsidRPr="009C54AE" w:rsidRDefault="00312E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595A84" w:rsidRPr="009C54AE" w14:paraId="276AFD9F" w14:textId="77777777" w:rsidTr="005E6E85">
        <w:tc>
          <w:tcPr>
            <w:tcW w:w="1701" w:type="dxa"/>
          </w:tcPr>
          <w:p w14:paraId="4B08D455" w14:textId="77777777" w:rsidR="00595A84" w:rsidRPr="009C54AE" w:rsidRDefault="00595A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655A73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2CC693AD" w14:textId="77777777" w:rsidR="00595A84" w:rsidRPr="009C54AE" w:rsidRDefault="00312E9F" w:rsidP="005D3C5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gotów jest do inicjowania działania i współdziałania </w:t>
            </w:r>
            <w:r w:rsidR="005D3C5E">
              <w:rPr>
                <w:rFonts w:ascii="Corbel" w:hAnsi="Corbel"/>
                <w:b w:val="0"/>
                <w:smallCaps w:val="0"/>
                <w:szCs w:val="24"/>
              </w:rPr>
              <w:t>na rzecz interesu społecznego z uwzględnieniem norm prawa pracy.</w:t>
            </w:r>
          </w:p>
        </w:tc>
        <w:tc>
          <w:tcPr>
            <w:tcW w:w="1873" w:type="dxa"/>
          </w:tcPr>
          <w:p w14:paraId="591C22AC" w14:textId="77777777" w:rsidR="00595A84" w:rsidRPr="009C54AE" w:rsidRDefault="00312E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595A84" w:rsidRPr="009C54AE" w14:paraId="38E715B2" w14:textId="77777777" w:rsidTr="005E6E85">
        <w:tc>
          <w:tcPr>
            <w:tcW w:w="1701" w:type="dxa"/>
          </w:tcPr>
          <w:p w14:paraId="4E908E22" w14:textId="77777777" w:rsidR="00595A84" w:rsidRPr="009C54AE" w:rsidRDefault="00595A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655A73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096" w:type="dxa"/>
          </w:tcPr>
          <w:p w14:paraId="1AA9923C" w14:textId="77777777" w:rsidR="00595A84" w:rsidRPr="009C54AE" w:rsidRDefault="00312E9F" w:rsidP="005D3C5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gotów jest do pełnienia różnych ról społecznych</w:t>
            </w:r>
            <w:r w:rsidR="005D3C5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765BC024" w14:textId="77777777" w:rsidR="00595A84" w:rsidRPr="009C54AE" w:rsidRDefault="00312E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143827C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5BD10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26E75B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2A709E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Style w:val="Tabela-Siatka"/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5D3C5E" w:rsidRPr="00D92A42" w14:paraId="0EA24F0F" w14:textId="77777777" w:rsidTr="00CA1D26">
        <w:tc>
          <w:tcPr>
            <w:tcW w:w="9639" w:type="dxa"/>
          </w:tcPr>
          <w:p w14:paraId="1D34D37E" w14:textId="77777777" w:rsidR="005D3C5E" w:rsidRPr="00D92A42" w:rsidRDefault="005D3C5E" w:rsidP="00CA1D26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lastRenderedPageBreak/>
              <w:t>Pojęcie i geneza prawa pracy.</w:t>
            </w:r>
          </w:p>
        </w:tc>
      </w:tr>
      <w:tr w:rsidR="005D3C5E" w:rsidRPr="00D92A42" w14:paraId="6C7AEDAE" w14:textId="77777777" w:rsidTr="00CA1D26">
        <w:tc>
          <w:tcPr>
            <w:tcW w:w="9639" w:type="dxa"/>
          </w:tcPr>
          <w:p w14:paraId="03BFB477" w14:textId="77777777" w:rsidR="005D3C5E" w:rsidRPr="00D92A42" w:rsidRDefault="005D3C5E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Funkcje i zasady prawa pracy.</w:t>
            </w:r>
          </w:p>
        </w:tc>
      </w:tr>
      <w:tr w:rsidR="005D3C5E" w:rsidRPr="00D92A42" w14:paraId="00B868A5" w14:textId="77777777" w:rsidTr="00CA1D26">
        <w:tc>
          <w:tcPr>
            <w:tcW w:w="9639" w:type="dxa"/>
          </w:tcPr>
          <w:p w14:paraId="42FD0BBF" w14:textId="77777777" w:rsidR="005D3C5E" w:rsidRPr="00D92A42" w:rsidRDefault="005D3C5E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Powszechne ź</w:t>
            </w: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ródła prawa pracy. </w:t>
            </w:r>
          </w:p>
        </w:tc>
      </w:tr>
      <w:tr w:rsidR="005D3C5E" w14:paraId="537DBB28" w14:textId="77777777" w:rsidTr="00CA1D26">
        <w:tc>
          <w:tcPr>
            <w:tcW w:w="9639" w:type="dxa"/>
          </w:tcPr>
          <w:p w14:paraId="3D9335A4" w14:textId="77777777" w:rsidR="005D3C5E" w:rsidRDefault="005D3C5E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Autonomiczne źródła prawa pracy</w:t>
            </w:r>
            <w:r w:rsidR="00C05A2B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</w:tr>
      <w:tr w:rsidR="005D3C5E" w:rsidRPr="00D92A42" w14:paraId="22969B83" w14:textId="77777777" w:rsidTr="00CA1D26">
        <w:tc>
          <w:tcPr>
            <w:tcW w:w="9639" w:type="dxa"/>
          </w:tcPr>
          <w:p w14:paraId="1981C606" w14:textId="77777777" w:rsidR="005D3C5E" w:rsidRPr="00D92A42" w:rsidRDefault="005D3C5E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Stosunek pracy-charakterystyka. </w:t>
            </w:r>
          </w:p>
        </w:tc>
      </w:tr>
      <w:tr w:rsidR="005D3C5E" w:rsidRPr="00D92A42" w14:paraId="4567B4CE" w14:textId="77777777" w:rsidTr="00CA1D26">
        <w:tc>
          <w:tcPr>
            <w:tcW w:w="9639" w:type="dxa"/>
          </w:tcPr>
          <w:p w14:paraId="06D8C770" w14:textId="77777777" w:rsidR="005D3C5E" w:rsidRPr="00D92A42" w:rsidRDefault="005D3C5E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Umowne i poza umowne p</w:t>
            </w: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odstawy nawiązania stosunku pracy. </w:t>
            </w:r>
          </w:p>
        </w:tc>
      </w:tr>
      <w:tr w:rsidR="005D3C5E" w:rsidRPr="00D92A42" w14:paraId="534C97A3" w14:textId="77777777" w:rsidTr="00CA1D26">
        <w:tc>
          <w:tcPr>
            <w:tcW w:w="9639" w:type="dxa"/>
          </w:tcPr>
          <w:p w14:paraId="3690279E" w14:textId="77777777" w:rsidR="005D3C5E" w:rsidRPr="00D92A42" w:rsidRDefault="005D3C5E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Modyfikacja, rozwiązanie i wygaśnięcie stosunku pracy.</w:t>
            </w:r>
          </w:p>
        </w:tc>
      </w:tr>
      <w:tr w:rsidR="005D3C5E" w:rsidRPr="00D92A42" w14:paraId="1D81B096" w14:textId="77777777" w:rsidTr="00CA1D26">
        <w:tc>
          <w:tcPr>
            <w:tcW w:w="9639" w:type="dxa"/>
          </w:tcPr>
          <w:p w14:paraId="3C622DBE" w14:textId="77777777" w:rsidR="005D3C5E" w:rsidRPr="00D92A42" w:rsidRDefault="005D3C5E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Wynagrodzenie za pracę.</w:t>
            </w:r>
          </w:p>
        </w:tc>
      </w:tr>
      <w:tr w:rsidR="005D3C5E" w:rsidRPr="00D92A42" w14:paraId="6ABDB581" w14:textId="77777777" w:rsidTr="00CA1D26">
        <w:tc>
          <w:tcPr>
            <w:tcW w:w="9639" w:type="dxa"/>
          </w:tcPr>
          <w:p w14:paraId="136026D0" w14:textId="77777777" w:rsidR="005D3C5E" w:rsidRPr="00D92A42" w:rsidRDefault="005D3C5E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Obowiązki stron stosunku pracy</w:t>
            </w:r>
            <w:r w:rsidR="00C05A2B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</w:tr>
      <w:tr w:rsidR="005D3C5E" w:rsidRPr="00D92A42" w14:paraId="270C895F" w14:textId="77777777" w:rsidTr="00CA1D26">
        <w:tc>
          <w:tcPr>
            <w:tcW w:w="9639" w:type="dxa"/>
          </w:tcPr>
          <w:p w14:paraId="0AE8FBB2" w14:textId="77777777" w:rsidR="005D3C5E" w:rsidRPr="00D92A42" w:rsidRDefault="005D3C5E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Podnoszenie kwalifikacji zawodowych pracownika</w:t>
            </w:r>
          </w:p>
        </w:tc>
      </w:tr>
      <w:tr w:rsidR="005D3C5E" w:rsidRPr="00D92A42" w14:paraId="190CAA90" w14:textId="77777777" w:rsidTr="00CA1D26">
        <w:tc>
          <w:tcPr>
            <w:tcW w:w="9639" w:type="dxa"/>
          </w:tcPr>
          <w:p w14:paraId="26FED3B6" w14:textId="77777777" w:rsidR="005D3C5E" w:rsidRPr="00D92A42" w:rsidRDefault="005D3C5E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Odpowiedzialność materialna, porządkowa i dyscyplinarna pracownika. </w:t>
            </w:r>
          </w:p>
        </w:tc>
      </w:tr>
      <w:tr w:rsidR="005D3C5E" w:rsidRPr="00D92A42" w14:paraId="674BDFAC" w14:textId="77777777" w:rsidTr="00CA1D26">
        <w:tc>
          <w:tcPr>
            <w:tcW w:w="9639" w:type="dxa"/>
          </w:tcPr>
          <w:p w14:paraId="15F807B1" w14:textId="77777777" w:rsidR="005D3C5E" w:rsidRPr="00D92A42" w:rsidRDefault="005D3C5E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Czas pracy. </w:t>
            </w:r>
          </w:p>
        </w:tc>
      </w:tr>
      <w:tr w:rsidR="005D3C5E" w:rsidRPr="00D92A42" w14:paraId="38D076DE" w14:textId="77777777" w:rsidTr="00CA1D26">
        <w:tc>
          <w:tcPr>
            <w:tcW w:w="9639" w:type="dxa"/>
          </w:tcPr>
          <w:p w14:paraId="64D0C989" w14:textId="77777777" w:rsidR="005D3C5E" w:rsidRPr="00D92A42" w:rsidRDefault="005D3C5E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Urlopy pracownicze.</w:t>
            </w:r>
          </w:p>
        </w:tc>
      </w:tr>
      <w:tr w:rsidR="005D3C5E" w:rsidRPr="00D92A42" w14:paraId="614A0BA1" w14:textId="77777777" w:rsidTr="00CA1D26">
        <w:tc>
          <w:tcPr>
            <w:tcW w:w="9639" w:type="dxa"/>
          </w:tcPr>
          <w:p w14:paraId="306D0448" w14:textId="77777777" w:rsidR="005D3C5E" w:rsidRPr="00D92A42" w:rsidRDefault="005D3C5E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Ochrona rodzicielstwa. </w:t>
            </w:r>
          </w:p>
        </w:tc>
      </w:tr>
      <w:tr w:rsidR="005D3C5E" w:rsidRPr="00D92A42" w14:paraId="3B976721" w14:textId="77777777" w:rsidTr="00CA1D26">
        <w:tc>
          <w:tcPr>
            <w:tcW w:w="9639" w:type="dxa"/>
          </w:tcPr>
          <w:p w14:paraId="70AD18A5" w14:textId="77777777" w:rsidR="005D3C5E" w:rsidRPr="00D92A42" w:rsidRDefault="005D3C5E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Ochrona pracowników młodocianych. </w:t>
            </w:r>
          </w:p>
        </w:tc>
      </w:tr>
      <w:tr w:rsidR="00E00DFA" w:rsidRPr="00D92A42" w14:paraId="7F2EAEFE" w14:textId="77777777" w:rsidTr="00CA1D26">
        <w:tc>
          <w:tcPr>
            <w:tcW w:w="9639" w:type="dxa"/>
          </w:tcPr>
          <w:p w14:paraId="3A5C3A20" w14:textId="4A65AB0B" w:rsidR="00E00DFA" w:rsidRPr="00D92A42" w:rsidRDefault="00E00DFA" w:rsidP="00E00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Wybrane zagadnienia zbiorowego prawa pracy.</w:t>
            </w:r>
          </w:p>
        </w:tc>
      </w:tr>
      <w:tr w:rsidR="00E00DFA" w:rsidRPr="00D92A42" w14:paraId="39A20625" w14:textId="77777777" w:rsidTr="00CA1D26">
        <w:tc>
          <w:tcPr>
            <w:tcW w:w="9639" w:type="dxa"/>
          </w:tcPr>
          <w:p w14:paraId="1D860607" w14:textId="250DD69F" w:rsidR="00E00DFA" w:rsidRDefault="00E00DFA" w:rsidP="00E00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</w:tr>
    </w:tbl>
    <w:p w14:paraId="3CFC508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6A9B6B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7D441E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Style w:val="Tabela-Siatka"/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5D3C5E" w:rsidRPr="00D92A42" w14:paraId="6261F9F2" w14:textId="77777777" w:rsidTr="00CA1D26">
        <w:tc>
          <w:tcPr>
            <w:tcW w:w="9639" w:type="dxa"/>
          </w:tcPr>
          <w:p w14:paraId="14F0510C" w14:textId="77777777" w:rsidR="005D3C5E" w:rsidRPr="00D92A42" w:rsidRDefault="005D3C5E" w:rsidP="00CA1D2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Pojęcie, funkcje i zasady prawa pracy.</w:t>
            </w:r>
          </w:p>
        </w:tc>
      </w:tr>
      <w:tr w:rsidR="005D3C5E" w:rsidRPr="00D92A42" w14:paraId="245DE1C4" w14:textId="77777777" w:rsidTr="00CA1D26">
        <w:trPr>
          <w:trHeight w:val="389"/>
        </w:trPr>
        <w:tc>
          <w:tcPr>
            <w:tcW w:w="9639" w:type="dxa"/>
          </w:tcPr>
          <w:p w14:paraId="63BEA8C8" w14:textId="77777777" w:rsidR="005D3C5E" w:rsidRPr="00D92A42" w:rsidRDefault="005D3C5E" w:rsidP="00CA1D2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Źródła prawa pracy.</w:t>
            </w:r>
          </w:p>
        </w:tc>
      </w:tr>
      <w:tr w:rsidR="005D3C5E" w:rsidRPr="00D92A42" w14:paraId="121129B6" w14:textId="77777777" w:rsidTr="00CA1D26">
        <w:tc>
          <w:tcPr>
            <w:tcW w:w="9639" w:type="dxa"/>
          </w:tcPr>
          <w:p w14:paraId="40AADF44" w14:textId="77777777" w:rsidR="005D3C5E" w:rsidRPr="00D92A42" w:rsidRDefault="005D3C5E" w:rsidP="00CA1D2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Stosunek pracy:</w:t>
            </w:r>
          </w:p>
          <w:p w14:paraId="7643FCFB" w14:textId="77777777" w:rsidR="005D3C5E" w:rsidRPr="00D92A42" w:rsidRDefault="005D3C5E" w:rsidP="00CA1D2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ogólna charakterystyka, pojęcie pracownika i pracodawcy,</w:t>
            </w:r>
          </w:p>
          <w:p w14:paraId="294D1BC0" w14:textId="77777777" w:rsidR="005D3C5E" w:rsidRPr="00D92A42" w:rsidRDefault="005D3C5E" w:rsidP="00CA1D2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stosunek pracy a zatrudnienie cywilnoprawne,</w:t>
            </w:r>
          </w:p>
          <w:p w14:paraId="0E2E6441" w14:textId="77777777" w:rsidR="005D3C5E" w:rsidRPr="00D92A42" w:rsidRDefault="005D3C5E" w:rsidP="00CA1D2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 xml:space="preserve">- podstawy nawiązania stosunku pracy z uwzględnieniem powołania, mianowania, wyboru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D92A42">
              <w:rPr>
                <w:rFonts w:ascii="Corbel" w:hAnsi="Corbel"/>
                <w:sz w:val="24"/>
                <w:szCs w:val="24"/>
              </w:rPr>
              <w:t>i spółdzielczej umowy o pracę,</w:t>
            </w:r>
          </w:p>
          <w:p w14:paraId="24C8BA60" w14:textId="77777777" w:rsidR="005D3C5E" w:rsidRPr="00D92A42" w:rsidRDefault="005D3C5E" w:rsidP="00CA1D2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modyfikacja, rozwiązanie i wygaśnięcie stosunku pracy,</w:t>
            </w:r>
          </w:p>
          <w:p w14:paraId="43A2C785" w14:textId="77777777" w:rsidR="005D3C5E" w:rsidRPr="00D92A42" w:rsidRDefault="005D3C5E" w:rsidP="00CA1D2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roszczenia związane z niezgodnym z prawem rozwiązania stosunku pracy,</w:t>
            </w:r>
          </w:p>
          <w:p w14:paraId="56CD2091" w14:textId="77777777" w:rsidR="005D3C5E" w:rsidRPr="00D92A42" w:rsidRDefault="005D3C5E" w:rsidP="00CA1D2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procedura zwolnień grupowych,</w:t>
            </w:r>
          </w:p>
          <w:p w14:paraId="1667400E" w14:textId="77777777" w:rsidR="005D3C5E" w:rsidRPr="00D92A42" w:rsidRDefault="005D3C5E" w:rsidP="00CA1D2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zatrudnianie pracowników w formie telepracy.</w:t>
            </w:r>
          </w:p>
        </w:tc>
      </w:tr>
      <w:tr w:rsidR="005D3C5E" w:rsidRPr="00D92A42" w14:paraId="5BECA167" w14:textId="77777777" w:rsidTr="00CA1D26">
        <w:tc>
          <w:tcPr>
            <w:tcW w:w="9639" w:type="dxa"/>
          </w:tcPr>
          <w:p w14:paraId="3779EFAD" w14:textId="77777777" w:rsidR="005D3C5E" w:rsidRPr="00D92A42" w:rsidRDefault="005D3C5E" w:rsidP="00CA1D2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Samodzielne sporządzanie oświadczeń woli w zakresie nawiązania i rozwiązania stosunku pracy.</w:t>
            </w:r>
          </w:p>
        </w:tc>
      </w:tr>
      <w:tr w:rsidR="005D3C5E" w:rsidRPr="00D92A42" w14:paraId="28B4C2CD" w14:textId="77777777" w:rsidTr="00CA1D26">
        <w:tc>
          <w:tcPr>
            <w:tcW w:w="9639" w:type="dxa"/>
          </w:tcPr>
          <w:p w14:paraId="1FF8D94B" w14:textId="77777777" w:rsidR="005D3C5E" w:rsidRPr="00D92A42" w:rsidRDefault="005D3C5E" w:rsidP="00CA1D26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Wynagrodzenie za pracę.</w:t>
            </w:r>
          </w:p>
        </w:tc>
      </w:tr>
      <w:tr w:rsidR="005D3C5E" w:rsidRPr="00D92A42" w14:paraId="2314ABED" w14:textId="77777777" w:rsidTr="00CA1D26">
        <w:tc>
          <w:tcPr>
            <w:tcW w:w="9639" w:type="dxa"/>
          </w:tcPr>
          <w:p w14:paraId="39A200EC" w14:textId="77777777" w:rsidR="005D3C5E" w:rsidRPr="00D92A42" w:rsidRDefault="005D3C5E" w:rsidP="00CA1D2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Podstawowe obowiązki pracodawcy i pracownika:</w:t>
            </w:r>
          </w:p>
          <w:p w14:paraId="170A3E65" w14:textId="77777777" w:rsidR="005D3C5E" w:rsidRPr="00D92A42" w:rsidRDefault="005D3C5E" w:rsidP="00CA1D2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dokumentacja pracownicza, świadectwo pracy,</w:t>
            </w:r>
          </w:p>
          <w:p w14:paraId="7F08684D" w14:textId="77777777" w:rsidR="005D3C5E" w:rsidRPr="00D92A42" w:rsidRDefault="005D3C5E" w:rsidP="00CA1D2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pracowniczy zakaz konkurencji,</w:t>
            </w:r>
          </w:p>
          <w:p w14:paraId="00965A59" w14:textId="77777777" w:rsidR="005D3C5E" w:rsidRPr="00D92A42" w:rsidRDefault="005D3C5E" w:rsidP="00CA1D2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podnoszenie kwalifikacji zawodowych.</w:t>
            </w:r>
          </w:p>
        </w:tc>
      </w:tr>
      <w:tr w:rsidR="005D3C5E" w:rsidRPr="00D92A42" w14:paraId="07E53016" w14:textId="77777777" w:rsidTr="00CA1D26">
        <w:tc>
          <w:tcPr>
            <w:tcW w:w="9639" w:type="dxa"/>
          </w:tcPr>
          <w:p w14:paraId="6B146149" w14:textId="77777777" w:rsidR="005D3C5E" w:rsidRPr="00D92A42" w:rsidRDefault="005D3C5E" w:rsidP="00CA1D2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Odpowiedzialność porządkowa i dyscyplinarna pracowników.</w:t>
            </w:r>
          </w:p>
        </w:tc>
      </w:tr>
      <w:tr w:rsidR="005D3C5E" w:rsidRPr="00D92A42" w14:paraId="073C5F7E" w14:textId="77777777" w:rsidTr="00CA1D26">
        <w:tc>
          <w:tcPr>
            <w:tcW w:w="9639" w:type="dxa"/>
          </w:tcPr>
          <w:p w14:paraId="7E726FEA" w14:textId="77777777" w:rsidR="005D3C5E" w:rsidRPr="00D92A42" w:rsidRDefault="005D3C5E" w:rsidP="00CA1D2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Odpowiedzialność materialna pracowników.</w:t>
            </w:r>
          </w:p>
        </w:tc>
      </w:tr>
      <w:tr w:rsidR="005D3C5E" w:rsidRPr="00D92A42" w14:paraId="49310A29" w14:textId="77777777" w:rsidTr="00CA1D26">
        <w:tc>
          <w:tcPr>
            <w:tcW w:w="9639" w:type="dxa"/>
          </w:tcPr>
          <w:p w14:paraId="32282570" w14:textId="77777777" w:rsidR="005D3C5E" w:rsidRPr="00D92A42" w:rsidRDefault="005D3C5E" w:rsidP="00CA1D26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Czas pracy</w:t>
            </w:r>
          </w:p>
        </w:tc>
      </w:tr>
      <w:tr w:rsidR="005D3C5E" w:rsidRPr="00D92A42" w14:paraId="651ED889" w14:textId="77777777" w:rsidTr="00CA1D26">
        <w:tc>
          <w:tcPr>
            <w:tcW w:w="9639" w:type="dxa"/>
          </w:tcPr>
          <w:p w14:paraId="795FA3E1" w14:textId="77777777" w:rsidR="005D3C5E" w:rsidRPr="00D92A42" w:rsidRDefault="005D3C5E" w:rsidP="00CA1D2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Urlopy pracownicze</w:t>
            </w:r>
          </w:p>
        </w:tc>
      </w:tr>
      <w:tr w:rsidR="005D3C5E" w:rsidRPr="00D92A42" w14:paraId="401767CA" w14:textId="77777777" w:rsidTr="00CA1D26">
        <w:tc>
          <w:tcPr>
            <w:tcW w:w="9639" w:type="dxa"/>
          </w:tcPr>
          <w:p w14:paraId="6B65EBE4" w14:textId="77777777" w:rsidR="005D3C5E" w:rsidRPr="00D92A42" w:rsidRDefault="005D3C5E" w:rsidP="00CA1D2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Uprawnienia pracowników związane z rodzicielstwem</w:t>
            </w:r>
          </w:p>
        </w:tc>
      </w:tr>
      <w:tr w:rsidR="005D3C5E" w:rsidRPr="00D92A42" w14:paraId="51828CDD" w14:textId="77777777" w:rsidTr="00CA1D26">
        <w:tc>
          <w:tcPr>
            <w:tcW w:w="9639" w:type="dxa"/>
          </w:tcPr>
          <w:p w14:paraId="5CF581D4" w14:textId="77777777" w:rsidR="005D3C5E" w:rsidRPr="00D92A42" w:rsidRDefault="005D3C5E" w:rsidP="00CA1D2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Ochrona pracowników  młodocianych i zatrudnianie dzieci.</w:t>
            </w:r>
          </w:p>
        </w:tc>
      </w:tr>
    </w:tbl>
    <w:p w14:paraId="1862D4E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8D600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4A8DC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3A76BB" w14:textId="341363DC" w:rsidR="00E960BB" w:rsidRDefault="003822A7" w:rsidP="428E104D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</w:rPr>
      </w:pPr>
      <w:r w:rsidRPr="428E104D">
        <w:rPr>
          <w:rFonts w:ascii="Corbel" w:hAnsi="Corbel"/>
          <w:b w:val="0"/>
          <w:smallCaps w:val="0"/>
        </w:rPr>
        <w:t>Wykład: wykład problemowy</w:t>
      </w:r>
    </w:p>
    <w:p w14:paraId="06E9BC6D" w14:textId="77777777" w:rsidR="003822A7" w:rsidRDefault="003822A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4FEE68EE" w14:textId="77777777" w:rsidR="003822A7" w:rsidRPr="003822A7" w:rsidRDefault="003822A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vanish/>
          <w:szCs w:val="24"/>
          <w:specVanish/>
        </w:rPr>
      </w:pPr>
    </w:p>
    <w:p w14:paraId="083C494E" w14:textId="77777777" w:rsidR="00E960BB" w:rsidRPr="003822A7" w:rsidRDefault="003822A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Ćwiczenia: analiza tekstów z dyskusją, praca w grupach, rozwiązywanie kazusów.</w:t>
      </w:r>
    </w:p>
    <w:p w14:paraId="0BD4FCD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F3C2B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8158F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B3FEDC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E92B00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C7805B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5DAF96F" w14:textId="77777777" w:rsidTr="428E104D">
        <w:tc>
          <w:tcPr>
            <w:tcW w:w="1962" w:type="dxa"/>
            <w:vAlign w:val="center"/>
          </w:tcPr>
          <w:p w14:paraId="6380ED8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425A4B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32CFBA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FBF73E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ECE929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093FDACA" w14:textId="77777777" w:rsidTr="428E104D">
        <w:tc>
          <w:tcPr>
            <w:tcW w:w="1962" w:type="dxa"/>
          </w:tcPr>
          <w:p w14:paraId="7C9FE8D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5D3C5E">
              <w:rPr>
                <w:rFonts w:ascii="Corbel" w:hAnsi="Corbel"/>
                <w:b w:val="0"/>
                <w:szCs w:val="24"/>
              </w:rPr>
              <w:t>-</w:t>
            </w:r>
            <w:r w:rsidR="003822A7">
              <w:rPr>
                <w:rFonts w:ascii="Corbel" w:hAnsi="Corbel"/>
                <w:b w:val="0"/>
                <w:szCs w:val="24"/>
              </w:rPr>
              <w:t>11</w:t>
            </w:r>
          </w:p>
        </w:tc>
        <w:tc>
          <w:tcPr>
            <w:tcW w:w="5441" w:type="dxa"/>
          </w:tcPr>
          <w:p w14:paraId="1DB4984A" w14:textId="66EABB32" w:rsidR="0085747A" w:rsidRPr="009C54AE" w:rsidRDefault="14E96509" w:rsidP="428E104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</w:rPr>
            </w:pPr>
            <w:r w:rsidRPr="428E104D">
              <w:rPr>
                <w:rFonts w:ascii="Corbel" w:hAnsi="Corbel"/>
                <w:b w:val="0"/>
              </w:rPr>
              <w:t xml:space="preserve">Obserwacja w trakcie zajęć, </w:t>
            </w:r>
            <w:r w:rsidR="003822A7" w:rsidRPr="428E104D">
              <w:rPr>
                <w:rFonts w:ascii="Corbel" w:hAnsi="Corbel"/>
                <w:b w:val="0"/>
              </w:rPr>
              <w:t xml:space="preserve">egzamin pisemny, kolokwium, rozwiązywanie kazusów </w:t>
            </w:r>
            <w:r w:rsidR="00E00DFA">
              <w:rPr>
                <w:rFonts w:ascii="Corbel" w:hAnsi="Corbel"/>
                <w:b w:val="0"/>
              </w:rPr>
              <w:br/>
            </w:r>
            <w:r w:rsidR="003822A7" w:rsidRPr="428E104D">
              <w:rPr>
                <w:rFonts w:ascii="Corbel" w:hAnsi="Corbel"/>
                <w:b w:val="0"/>
              </w:rPr>
              <w:t>obserwacja w trakcie zajęć</w:t>
            </w:r>
          </w:p>
        </w:tc>
        <w:tc>
          <w:tcPr>
            <w:tcW w:w="2117" w:type="dxa"/>
          </w:tcPr>
          <w:p w14:paraId="3442FF10" w14:textId="77777777" w:rsidR="0085747A" w:rsidRPr="009C54AE" w:rsidRDefault="003822A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</w:tbl>
    <w:p w14:paraId="71B91FEB" w14:textId="77777777" w:rsidR="003822A7" w:rsidRDefault="003822A7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60A5E7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6D73B9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2B51C0F" w14:textId="77777777" w:rsidTr="247A3622">
        <w:tc>
          <w:tcPr>
            <w:tcW w:w="9670" w:type="dxa"/>
          </w:tcPr>
          <w:p w14:paraId="7A15344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F8CB3A" w14:textId="32FCFB7A" w:rsidR="0085747A" w:rsidRPr="009C54AE" w:rsidRDefault="02C7CFD0" w:rsidP="247A3622">
            <w:pPr>
              <w:jc w:val="both"/>
            </w:pPr>
            <w:r w:rsidRPr="247A3622">
              <w:rPr>
                <w:rFonts w:ascii="Corbel" w:eastAsia="Corbel" w:hAnsi="Corbel" w:cs="Corbel"/>
                <w:b/>
                <w:bCs/>
                <w:color w:val="000000" w:themeColor="text1"/>
              </w:rPr>
              <w:t>Egzamin</w:t>
            </w:r>
            <w:r w:rsidRPr="247A3622">
              <w:rPr>
                <w:rFonts w:ascii="Corbel" w:eastAsia="Corbel" w:hAnsi="Corbel" w:cs="Corbel"/>
                <w:color w:val="000000" w:themeColor="text1"/>
              </w:rPr>
              <w:t xml:space="preserve"> </w:t>
            </w:r>
          </w:p>
          <w:p w14:paraId="020D5D06" w14:textId="5DE93BDF" w:rsidR="0085747A" w:rsidRPr="009C54AE" w:rsidRDefault="00DB5824" w:rsidP="247A3622">
            <w:pPr>
              <w:jc w:val="both"/>
            </w:pPr>
            <w:r>
              <w:rPr>
                <w:rFonts w:ascii="Corbel" w:eastAsia="Corbel" w:hAnsi="Corbel" w:cs="Corbel"/>
                <w:color w:val="000000" w:themeColor="text1"/>
              </w:rPr>
              <w:t>Test jednokrotnego wyboru, składający się z 15 pytań.</w:t>
            </w:r>
          </w:p>
          <w:p w14:paraId="31B0FA4A" w14:textId="3AC53C7E" w:rsidR="0085747A" w:rsidRPr="009C54AE" w:rsidRDefault="02C7CFD0" w:rsidP="247A3622">
            <w:pPr>
              <w:pStyle w:val="Punktygwne"/>
            </w:pPr>
            <w:r w:rsidRPr="247A3622"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  <w:t xml:space="preserve">Ćwiczenia </w:t>
            </w:r>
          </w:p>
          <w:p w14:paraId="29E01244" w14:textId="10675D9B" w:rsidR="0085747A" w:rsidRPr="009C54AE" w:rsidRDefault="02C7CFD0" w:rsidP="00DB5824">
            <w:pPr>
              <w:spacing w:after="0" w:line="240" w:lineRule="auto"/>
              <w:jc w:val="both"/>
            </w:pPr>
            <w:r w:rsidRPr="247A3622">
              <w:rPr>
                <w:rFonts w:ascii="Corbel" w:eastAsia="Corbel" w:hAnsi="Corbel" w:cs="Corbel"/>
                <w:sz w:val="24"/>
                <w:szCs w:val="24"/>
              </w:rPr>
              <w:t>Frekwencji na ćwiczeniach, aktywności na zajęciach oraz</w:t>
            </w:r>
            <w:r w:rsidR="00A42B6B">
              <w:rPr>
                <w:rFonts w:ascii="Corbel" w:eastAsia="Corbel" w:hAnsi="Corbel" w:cs="Corbel"/>
                <w:sz w:val="24"/>
                <w:szCs w:val="24"/>
              </w:rPr>
              <w:t xml:space="preserve"> praca </w:t>
            </w:r>
            <w:r w:rsidR="00DB5824">
              <w:rPr>
                <w:rFonts w:ascii="Corbel" w:eastAsia="Corbel" w:hAnsi="Corbel" w:cs="Corbel"/>
                <w:sz w:val="24"/>
                <w:szCs w:val="24"/>
              </w:rPr>
              <w:t>pisemn</w:t>
            </w:r>
            <w:r w:rsidR="00A42B6B">
              <w:rPr>
                <w:rFonts w:ascii="Corbel" w:eastAsia="Corbel" w:hAnsi="Corbel" w:cs="Corbel"/>
                <w:sz w:val="24"/>
                <w:szCs w:val="24"/>
              </w:rPr>
              <w:t>a</w:t>
            </w:r>
            <w:r w:rsidRPr="247A3622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14:paraId="3A718976" w14:textId="6942DF3F" w:rsidR="0085747A" w:rsidRPr="009C54AE" w:rsidRDefault="02C7CFD0" w:rsidP="247A3622">
            <w:pPr>
              <w:pStyle w:val="Punktygwne"/>
            </w:pPr>
            <w:r w:rsidRPr="247A3622">
              <w:rPr>
                <w:rFonts w:ascii="Corbel" w:eastAsia="Corbel" w:hAnsi="Corbel" w:cs="Corbel"/>
                <w:bCs/>
                <w:szCs w:val="24"/>
              </w:rPr>
              <w:t xml:space="preserve">Kryteria oceny: kompletność odpowiedzi, poprawna terminologia, aktualny stan prawny. </w:t>
            </w:r>
          </w:p>
          <w:p w14:paraId="58759A81" w14:textId="17551B7E" w:rsidR="0085747A" w:rsidRPr="009C54AE" w:rsidRDefault="0085747A" w:rsidP="247A3622">
            <w:pPr>
              <w:jc w:val="both"/>
            </w:pPr>
          </w:p>
        </w:tc>
      </w:tr>
    </w:tbl>
    <w:p w14:paraId="6902331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6E78F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D24128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895D01E" w14:textId="77777777" w:rsidTr="428E104D">
        <w:tc>
          <w:tcPr>
            <w:tcW w:w="4962" w:type="dxa"/>
            <w:vAlign w:val="center"/>
          </w:tcPr>
          <w:p w14:paraId="1BE844C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8A3378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61B7E75" w14:textId="77777777" w:rsidTr="428E104D">
        <w:tc>
          <w:tcPr>
            <w:tcW w:w="4962" w:type="dxa"/>
          </w:tcPr>
          <w:p w14:paraId="565DF0D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CECDE5D" w14:textId="77777777" w:rsidR="0085747A" w:rsidRPr="009C54AE" w:rsidRDefault="003822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 godzin</w:t>
            </w:r>
          </w:p>
        </w:tc>
      </w:tr>
      <w:tr w:rsidR="00C61DC5" w:rsidRPr="009C54AE" w14:paraId="5E56B396" w14:textId="77777777" w:rsidTr="428E104D">
        <w:tc>
          <w:tcPr>
            <w:tcW w:w="4962" w:type="dxa"/>
          </w:tcPr>
          <w:p w14:paraId="77CF454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5A117B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017DBC3" w14:textId="77777777" w:rsidR="00C61DC5" w:rsidRPr="009C54AE" w:rsidRDefault="003822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godzin</w:t>
            </w:r>
          </w:p>
        </w:tc>
      </w:tr>
      <w:tr w:rsidR="00C61DC5" w:rsidRPr="009C54AE" w14:paraId="139D015A" w14:textId="77777777" w:rsidTr="428E104D">
        <w:tc>
          <w:tcPr>
            <w:tcW w:w="4962" w:type="dxa"/>
          </w:tcPr>
          <w:p w14:paraId="3F34632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7CB901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764083E" w14:textId="77777777" w:rsidR="00C61DC5" w:rsidRPr="009C54AE" w:rsidRDefault="003822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 godzin</w:t>
            </w:r>
          </w:p>
        </w:tc>
      </w:tr>
      <w:tr w:rsidR="0085747A" w:rsidRPr="009C54AE" w14:paraId="11BC139D" w14:textId="77777777" w:rsidTr="428E104D">
        <w:tc>
          <w:tcPr>
            <w:tcW w:w="4962" w:type="dxa"/>
          </w:tcPr>
          <w:p w14:paraId="0949907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6381CF7" w14:textId="1BD5BA72" w:rsidR="0085747A" w:rsidRPr="009C54AE" w:rsidRDefault="003822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28E104D">
              <w:rPr>
                <w:rFonts w:ascii="Corbel" w:hAnsi="Corbel"/>
                <w:sz w:val="24"/>
                <w:szCs w:val="24"/>
              </w:rPr>
              <w:t xml:space="preserve">100 </w:t>
            </w:r>
          </w:p>
        </w:tc>
      </w:tr>
      <w:tr w:rsidR="0085747A" w:rsidRPr="009C54AE" w14:paraId="0B9B76B3" w14:textId="77777777" w:rsidTr="428E104D">
        <w:tc>
          <w:tcPr>
            <w:tcW w:w="4962" w:type="dxa"/>
          </w:tcPr>
          <w:p w14:paraId="7749266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C5247DB" w14:textId="75F5CD60" w:rsidR="0085747A" w:rsidRPr="009C54AE" w:rsidRDefault="003822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28E104D">
              <w:rPr>
                <w:rFonts w:ascii="Corbel" w:hAnsi="Corbel"/>
                <w:sz w:val="24"/>
                <w:szCs w:val="24"/>
              </w:rPr>
              <w:t xml:space="preserve">4 </w:t>
            </w:r>
          </w:p>
        </w:tc>
      </w:tr>
    </w:tbl>
    <w:p w14:paraId="6625783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1788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F97C6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1265F7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ABF7B5B" w14:textId="77777777" w:rsidTr="428E104D">
        <w:trPr>
          <w:trHeight w:val="397"/>
        </w:trPr>
        <w:tc>
          <w:tcPr>
            <w:tcW w:w="3544" w:type="dxa"/>
          </w:tcPr>
          <w:p w14:paraId="4828852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58858B2" w14:textId="24159597" w:rsidR="0085747A" w:rsidRPr="009C54AE" w:rsidRDefault="183B2213" w:rsidP="428E10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28E104D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4C8D539A" w14:textId="77777777" w:rsidTr="428E104D">
        <w:trPr>
          <w:trHeight w:val="397"/>
        </w:trPr>
        <w:tc>
          <w:tcPr>
            <w:tcW w:w="3544" w:type="dxa"/>
          </w:tcPr>
          <w:p w14:paraId="4EEC31F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645BDC0" w14:textId="6DC2B00E" w:rsidR="0085747A" w:rsidRPr="009C54AE" w:rsidRDefault="293C056A" w:rsidP="428E10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28E104D">
              <w:rPr>
                <w:rFonts w:ascii="Corbel" w:hAnsi="Corbel"/>
                <w:b w:val="0"/>
                <w:smallCaps w:val="0"/>
              </w:rPr>
              <w:t xml:space="preserve">Nie dotyczy </w:t>
            </w:r>
          </w:p>
        </w:tc>
      </w:tr>
    </w:tbl>
    <w:p w14:paraId="64CD278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71D45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2ECAC5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09AC418" w14:textId="77777777" w:rsidTr="428E104D">
        <w:trPr>
          <w:trHeight w:val="397"/>
        </w:trPr>
        <w:tc>
          <w:tcPr>
            <w:tcW w:w="7513" w:type="dxa"/>
          </w:tcPr>
          <w:p w14:paraId="4C9CFE38" w14:textId="77777777" w:rsidR="0085747A" w:rsidRDefault="0085747A" w:rsidP="428E104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28E104D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DD1780C" w14:textId="77777777" w:rsidR="003822A7" w:rsidRDefault="003822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F73CB4" w14:textId="77777777" w:rsidR="003822A7" w:rsidRPr="0029598F" w:rsidRDefault="003822A7" w:rsidP="00382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Aktualne wydania poniższych pozycji:</w:t>
            </w:r>
          </w:p>
          <w:p w14:paraId="52E07EC9" w14:textId="0E22896D" w:rsidR="003822A7" w:rsidRPr="0029598F" w:rsidRDefault="003822A7" w:rsidP="003822A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Teresa Liszcz</w:t>
            </w:r>
            <w:r w:rsidR="00E00DF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9598F">
              <w:rPr>
                <w:rFonts w:ascii="Corbel" w:hAnsi="Corbel"/>
                <w:b w:val="0"/>
                <w:smallCaps w:val="0"/>
                <w:szCs w:val="24"/>
              </w:rPr>
              <w:t>Prawo pracy</w:t>
            </w:r>
          </w:p>
          <w:p w14:paraId="096CC41B" w14:textId="5DFEE66C" w:rsidR="003822A7" w:rsidRPr="0029598F" w:rsidRDefault="003822A7" w:rsidP="003822A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Jakub Stelina (pod red.)</w:t>
            </w:r>
            <w:r w:rsidR="00E00DFA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 Prawo pracy</w:t>
            </w:r>
          </w:p>
          <w:p w14:paraId="5E83C7F4" w14:textId="16DAB68C" w:rsidR="003822A7" w:rsidRPr="009C54AE" w:rsidRDefault="00E00DFA" w:rsidP="00E00DFA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Krzysztof Baran (pod red.), Prawo pracy</w:t>
            </w:r>
          </w:p>
        </w:tc>
      </w:tr>
      <w:tr w:rsidR="0085747A" w:rsidRPr="009C54AE" w14:paraId="2C708BE8" w14:textId="77777777" w:rsidTr="428E104D">
        <w:trPr>
          <w:trHeight w:val="397"/>
        </w:trPr>
        <w:tc>
          <w:tcPr>
            <w:tcW w:w="7513" w:type="dxa"/>
          </w:tcPr>
          <w:p w14:paraId="54B08221" w14:textId="6E31324B" w:rsidR="003822A7" w:rsidRPr="00E00DF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28E104D">
              <w:rPr>
                <w:rFonts w:ascii="Corbel" w:hAnsi="Corbel"/>
                <w:bCs/>
                <w:smallCaps w:val="0"/>
              </w:rPr>
              <w:t>Literatura uzupełniająca:</w:t>
            </w:r>
            <w:r w:rsidRPr="428E104D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60C2CE48" w14:textId="133B8A31" w:rsidR="00C05A2B" w:rsidRPr="00C05A2B" w:rsidRDefault="00E00DFA" w:rsidP="000E7B4A">
            <w:pPr>
              <w:pStyle w:val="Bezodstpw"/>
              <w:numPr>
                <w:ilvl w:val="0"/>
                <w:numId w:val="5"/>
              </w:numPr>
            </w:pPr>
            <w:r>
              <w:rPr>
                <w:rFonts w:ascii="Corbel" w:hAnsi="Corbel"/>
                <w:sz w:val="24"/>
                <w:szCs w:val="24"/>
              </w:rPr>
              <w:t xml:space="preserve">Janusz Żołyński (red.), Kodeks pracy. Komentarz </w:t>
            </w:r>
          </w:p>
        </w:tc>
      </w:tr>
    </w:tbl>
    <w:p w14:paraId="74B3FE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3374F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91AB60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7144B1" w14:textId="77777777" w:rsidR="00842D86" w:rsidRDefault="00842D86" w:rsidP="00C16ABF">
      <w:pPr>
        <w:spacing w:after="0" w:line="240" w:lineRule="auto"/>
      </w:pPr>
      <w:r>
        <w:separator/>
      </w:r>
    </w:p>
  </w:endnote>
  <w:endnote w:type="continuationSeparator" w:id="0">
    <w:p w14:paraId="41377BF9" w14:textId="77777777" w:rsidR="00842D86" w:rsidRDefault="00842D8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ADCADD" w14:textId="77777777" w:rsidR="00842D86" w:rsidRDefault="00842D86" w:rsidP="00C16ABF">
      <w:pPr>
        <w:spacing w:after="0" w:line="240" w:lineRule="auto"/>
      </w:pPr>
      <w:r>
        <w:separator/>
      </w:r>
    </w:p>
  </w:footnote>
  <w:footnote w:type="continuationSeparator" w:id="0">
    <w:p w14:paraId="3FA33560" w14:textId="77777777" w:rsidR="00842D86" w:rsidRDefault="00842D86" w:rsidP="00C16ABF">
      <w:pPr>
        <w:spacing w:after="0" w:line="240" w:lineRule="auto"/>
      </w:pPr>
      <w:r>
        <w:continuationSeparator/>
      </w:r>
    </w:p>
  </w:footnote>
  <w:footnote w:id="1">
    <w:p w14:paraId="5D1CE72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AF43F5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8492A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5B5F92"/>
    <w:multiLevelType w:val="hybridMultilevel"/>
    <w:tmpl w:val="5FBE7E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FB2AC3"/>
    <w:multiLevelType w:val="hybridMultilevel"/>
    <w:tmpl w:val="E26E3D32"/>
    <w:lvl w:ilvl="0" w:tplc="D6587362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673508">
    <w:abstractNumId w:val="0"/>
  </w:num>
  <w:num w:numId="2" w16cid:durableId="1481966070">
    <w:abstractNumId w:val="2"/>
  </w:num>
  <w:num w:numId="3" w16cid:durableId="279651481">
    <w:abstractNumId w:val="1"/>
  </w:num>
  <w:num w:numId="4" w16cid:durableId="1839727303">
    <w:abstractNumId w:val="4"/>
  </w:num>
  <w:num w:numId="5" w16cid:durableId="190987973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2AFF"/>
    <w:rsid w:val="000E7B4A"/>
    <w:rsid w:val="000F0C1D"/>
    <w:rsid w:val="000F1C57"/>
    <w:rsid w:val="000F5615"/>
    <w:rsid w:val="00124BFF"/>
    <w:rsid w:val="0012560E"/>
    <w:rsid w:val="00127108"/>
    <w:rsid w:val="00134B13"/>
    <w:rsid w:val="00146BC0"/>
    <w:rsid w:val="00150D38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2E9F"/>
    <w:rsid w:val="003151C5"/>
    <w:rsid w:val="003343CF"/>
    <w:rsid w:val="00346FE9"/>
    <w:rsid w:val="0034759A"/>
    <w:rsid w:val="003503F6"/>
    <w:rsid w:val="003530DD"/>
    <w:rsid w:val="00354593"/>
    <w:rsid w:val="00363F78"/>
    <w:rsid w:val="003822A7"/>
    <w:rsid w:val="00383D87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4B13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95A84"/>
    <w:rsid w:val="005A0855"/>
    <w:rsid w:val="005A133C"/>
    <w:rsid w:val="005A2DF0"/>
    <w:rsid w:val="005A3196"/>
    <w:rsid w:val="005C080F"/>
    <w:rsid w:val="005C55E5"/>
    <w:rsid w:val="005C696A"/>
    <w:rsid w:val="005D3C5E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5A73"/>
    <w:rsid w:val="006620D9"/>
    <w:rsid w:val="00671958"/>
    <w:rsid w:val="00675843"/>
    <w:rsid w:val="00696477"/>
    <w:rsid w:val="006D050F"/>
    <w:rsid w:val="006D6139"/>
    <w:rsid w:val="006E5D65"/>
    <w:rsid w:val="006E60B4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4AB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2D86"/>
    <w:rsid w:val="008449B3"/>
    <w:rsid w:val="008552A2"/>
    <w:rsid w:val="0085747A"/>
    <w:rsid w:val="00884922"/>
    <w:rsid w:val="00885F64"/>
    <w:rsid w:val="008905D7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4EF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2B6B"/>
    <w:rsid w:val="00A43BF6"/>
    <w:rsid w:val="00A52C4C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31D2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7221"/>
    <w:rsid w:val="00BD3869"/>
    <w:rsid w:val="00BD66E9"/>
    <w:rsid w:val="00BD6FF4"/>
    <w:rsid w:val="00BF2C41"/>
    <w:rsid w:val="00C058B4"/>
    <w:rsid w:val="00C05A2B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5D9B"/>
    <w:rsid w:val="00CD5676"/>
    <w:rsid w:val="00CD6897"/>
    <w:rsid w:val="00CE5BAC"/>
    <w:rsid w:val="00CF25BE"/>
    <w:rsid w:val="00CF78ED"/>
    <w:rsid w:val="00D02B25"/>
    <w:rsid w:val="00D02EBA"/>
    <w:rsid w:val="00D17C3C"/>
    <w:rsid w:val="00D261A9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5824"/>
    <w:rsid w:val="00DE09C0"/>
    <w:rsid w:val="00DE4A14"/>
    <w:rsid w:val="00DF320D"/>
    <w:rsid w:val="00DF71C8"/>
    <w:rsid w:val="00E00DFA"/>
    <w:rsid w:val="00E129B8"/>
    <w:rsid w:val="00E21E7D"/>
    <w:rsid w:val="00E22FBC"/>
    <w:rsid w:val="00E24BF5"/>
    <w:rsid w:val="00E25338"/>
    <w:rsid w:val="00E34C9F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06B3"/>
    <w:rsid w:val="00EE32DE"/>
    <w:rsid w:val="00EE5457"/>
    <w:rsid w:val="00F04678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C7CFD0"/>
    <w:rsid w:val="14E96509"/>
    <w:rsid w:val="183B2213"/>
    <w:rsid w:val="247A3622"/>
    <w:rsid w:val="293C056A"/>
    <w:rsid w:val="36491D11"/>
    <w:rsid w:val="3FD9CB29"/>
    <w:rsid w:val="428E104D"/>
    <w:rsid w:val="52BB3A9B"/>
    <w:rsid w:val="698A52FF"/>
    <w:rsid w:val="6ADE673D"/>
    <w:rsid w:val="6DCEDF11"/>
    <w:rsid w:val="7CE7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93CE4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36DF1-9950-4C48-843F-4EE45C17C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976</Words>
  <Characters>5861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Piotr Tadla</cp:lastModifiedBy>
  <cp:revision>4</cp:revision>
  <cp:lastPrinted>2019-02-06T12:12:00Z</cp:lastPrinted>
  <dcterms:created xsi:type="dcterms:W3CDTF">2024-10-15T10:29:00Z</dcterms:created>
  <dcterms:modified xsi:type="dcterms:W3CDTF">2024-10-15T10:36:00Z</dcterms:modified>
</cp:coreProperties>
</file>